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Weald of Kent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Weald of Kent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Weald of Kent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Weald of Kent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Weald of Kent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Weald of Kent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45.5% </w:t>
      </w:r>
      <w:r w:rsidRPr="004747BF">
        <w:rPr>
          <w:rFonts w:ascii="Libre Franklin Light" w:eastAsia="Times New Roman" w:hAnsi="Libre Franklin Light" w:cs="Calibri Light"/>
        </w:rPr>
        <w:t xml:space="preserve">of those respondents classified as PGSI 8+ in Weald of Kent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Weald of Kent is estimated to be </w:t>
      </w:r>
      <w:r w:rsidRPr="00773DF7">
        <w:rPr>
          <w:rFonts w:ascii="Libre Franklin Light" w:eastAsia="Times New Roman" w:hAnsi="Libre Franklin Light" w:cs="Calibri Light"/>
          <w:b/>
          <w:bCs/>
          <w:color w:val="C45911" w:themeColor="accent2" w:themeShade="BF"/>
        </w:rPr>
        <w:t xml:space="preserve">£638,861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Weald of Kent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9.4%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Weald of Kent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Weald of Kent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Weald of Kent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eald of Ken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Weald of Kent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eald of Ken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Weald of Kent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Weald of Kent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45.5%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eald of Ken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Weald of Kent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48.5%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Weald of Kent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Weald of Kent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36.4%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Weald of Kent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Weald of Kent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Weald of Kent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£638,861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Weald of Kent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£10,406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£215,202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£15,416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£4,336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£7,949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£385,552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£638,861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Weald of Kent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Weald of Kent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15.3%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Weald of Kent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Weald of Kent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Weald of Kent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Weald of Kent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46.8%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Weald of Kent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15.3%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Weald of Kent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Weald of Kent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Weald of Kent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Weald of Kent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46.8%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Weald of Kent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F59F980-6626-4172-BCD2-3379A33C0D8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